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EF" w:rsidRDefault="003A77EF" w:rsidP="003A77EF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AC0C6" wp14:editId="2BD2136B">
                <wp:simplePos x="0" y="0"/>
                <wp:positionH relativeFrom="column">
                  <wp:posOffset>3276600</wp:posOffset>
                </wp:positionH>
                <wp:positionV relativeFrom="paragraph">
                  <wp:posOffset>123825</wp:posOffset>
                </wp:positionV>
                <wp:extent cx="2428875" cy="93345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8875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77EF" w:rsidRPr="003A77EF" w:rsidRDefault="003A77EF" w:rsidP="003A77EF">
                            <w:pPr>
                              <w:pStyle w:val="Header"/>
                              <w:jc w:val="center"/>
                              <w:rPr>
                                <w:rFonts w:ascii="Bradley Hand ITC" w:hAnsi="Bradley Hand ITC"/>
                                <w:b/>
                                <w:caps/>
                                <w:color w:val="005392"/>
                                <w:sz w:val="36"/>
                                <w:szCs w:val="36"/>
                              </w:rPr>
                            </w:pPr>
                            <w:r w:rsidRPr="003A77EF">
                              <w:rPr>
                                <w:rFonts w:ascii="Bradley Hand ITC" w:hAnsi="Bradley Hand ITC"/>
                                <w:b/>
                                <w:caps/>
                                <w:color w:val="005392"/>
                                <w:sz w:val="36"/>
                                <w:szCs w:val="36"/>
                              </w:rPr>
                              <w:t>Illawarra / Shoalhaven</w:t>
                            </w:r>
                          </w:p>
                          <w:p w:rsidR="003A77EF" w:rsidRPr="003A77EF" w:rsidRDefault="003A77EF" w:rsidP="003A77EF">
                            <w:pPr>
                              <w:pStyle w:val="Header"/>
                              <w:jc w:val="center"/>
                              <w:rPr>
                                <w:rFonts w:ascii="Bradley Hand ITC" w:hAnsi="Bradley Hand ITC"/>
                                <w:b/>
                                <w:caps/>
                                <w:color w:val="005392"/>
                                <w:sz w:val="36"/>
                                <w:szCs w:val="36"/>
                              </w:rPr>
                            </w:pPr>
                            <w:r w:rsidRPr="003A77EF">
                              <w:rPr>
                                <w:rFonts w:ascii="Bradley Hand ITC" w:hAnsi="Bradley Hand ITC"/>
                                <w:b/>
                                <w:caps/>
                                <w:color w:val="005392"/>
                                <w:sz w:val="36"/>
                                <w:szCs w:val="36"/>
                              </w:rPr>
                              <w:t>list of events</w:t>
                            </w:r>
                          </w:p>
                          <w:p w:rsidR="003A77EF" w:rsidRDefault="003A77EF" w:rsidP="003A77EF">
                            <w:pPr>
                              <w:tabs>
                                <w:tab w:val="left" w:pos="6705"/>
                              </w:tabs>
                            </w:pPr>
                            <w:r>
                              <w:tab/>
                            </w:r>
                          </w:p>
                          <w:p w:rsidR="003A77EF" w:rsidRDefault="003A77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8pt;margin-top:9.75pt;width:191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" fillcolor="white [3201]" stroked="f" strokeweight=".5pt">
                <v:textbox>
                  <w:txbxContent>
                    <w:p w:rsidR="003A77EF" w:rsidRPr="003A77EF" w:rsidRDefault="003A77EF" w:rsidP="003A77EF">
                      <w:pPr>
                        <w:pStyle w:val="Header"/>
                        <w:jc w:val="center"/>
                        <w:rPr>
                          <w:rFonts w:ascii="Bradley Hand ITC" w:hAnsi="Bradley Hand ITC"/>
                          <w:b/>
                          <w:caps/>
                          <w:color w:val="005392"/>
                          <w:sz w:val="36"/>
                          <w:szCs w:val="36"/>
                        </w:rPr>
                      </w:pPr>
                      <w:r w:rsidRPr="003A77EF">
                        <w:rPr>
                          <w:rFonts w:ascii="Bradley Hand ITC" w:hAnsi="Bradley Hand ITC"/>
                          <w:b/>
                          <w:caps/>
                          <w:color w:val="005392"/>
                          <w:sz w:val="36"/>
                          <w:szCs w:val="36"/>
                        </w:rPr>
                        <w:t>Illawarra / Shoalhaven</w:t>
                      </w:r>
                    </w:p>
                    <w:p w:rsidR="003A77EF" w:rsidRPr="003A77EF" w:rsidRDefault="003A77EF" w:rsidP="003A77EF">
                      <w:pPr>
                        <w:pStyle w:val="Header"/>
                        <w:jc w:val="center"/>
                        <w:rPr>
                          <w:rFonts w:ascii="Bradley Hand ITC" w:hAnsi="Bradley Hand ITC"/>
                          <w:b/>
                          <w:caps/>
                          <w:color w:val="005392"/>
                          <w:sz w:val="36"/>
                          <w:szCs w:val="36"/>
                        </w:rPr>
                      </w:pPr>
                      <w:r w:rsidRPr="003A77EF">
                        <w:rPr>
                          <w:rFonts w:ascii="Bradley Hand ITC" w:hAnsi="Bradley Hand ITC"/>
                          <w:b/>
                          <w:caps/>
                          <w:color w:val="005392"/>
                          <w:sz w:val="36"/>
                          <w:szCs w:val="36"/>
                        </w:rPr>
                        <w:t>list of events</w:t>
                      </w:r>
                    </w:p>
                    <w:p w:rsidR="003A77EF" w:rsidRDefault="003A77EF" w:rsidP="003A77EF">
                      <w:pPr>
                        <w:tabs>
                          <w:tab w:val="left" w:pos="6705"/>
                        </w:tabs>
                      </w:pPr>
                      <w:r>
                        <w:tab/>
                      </w:r>
                    </w:p>
                    <w:p w:rsidR="003A77EF" w:rsidRDefault="003A77EF"/>
                  </w:txbxContent>
                </v:textbox>
              </v:shape>
            </w:pict>
          </mc:Fallback>
        </mc:AlternateContent>
      </w:r>
      <w:r w:rsidR="000D2125">
        <w:rPr>
          <w:noProof/>
          <w:lang w:eastAsia="en-AU"/>
        </w:rPr>
        <w:drawing>
          <wp:inline distT="0" distB="0" distL="0" distR="0" wp14:anchorId="5105DFED" wp14:editId="696C782A">
            <wp:extent cx="3072519" cy="1228725"/>
            <wp:effectExtent l="0" t="0" r="0" b="0"/>
            <wp:docPr id="1" name="Picture 1" descr="https://www.volunteeringaustralia.org/wp-content/uploads/NVW-Gradient-Name-Tag-Date-100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volunteeringaustralia.org/wp-content/uploads/NVW-Gradient-Name-Tag-Date-1000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734" cy="123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7EF" w:rsidRDefault="003A77E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3402"/>
        <w:gridCol w:w="1904"/>
      </w:tblGrid>
      <w:tr w:rsidR="00DC59C9" w:rsidRPr="003A77EF" w:rsidTr="003A77EF">
        <w:tc>
          <w:tcPr>
            <w:tcW w:w="3936" w:type="dxa"/>
            <w:shd w:val="clear" w:color="auto" w:fill="F2F2F2" w:themeFill="background1" w:themeFillShade="F2"/>
          </w:tcPr>
          <w:p w:rsidR="00DC59C9" w:rsidRPr="003A77EF" w:rsidRDefault="00DC59C9" w:rsidP="003A77EF">
            <w:pPr>
              <w:spacing w:before="120" w:after="120"/>
              <w:jc w:val="center"/>
              <w:rPr>
                <w:rFonts w:ascii="Arial Rounded MT Bold" w:hAnsi="Arial Rounded MT Bold"/>
                <w:caps/>
                <w:sz w:val="24"/>
                <w:szCs w:val="24"/>
              </w:rPr>
            </w:pPr>
            <w:r w:rsidRPr="003A77EF">
              <w:rPr>
                <w:rFonts w:ascii="Arial Rounded MT Bold" w:hAnsi="Arial Rounded MT Bold"/>
                <w:caps/>
                <w:sz w:val="24"/>
                <w:szCs w:val="24"/>
              </w:rPr>
              <w:t>Organisation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C59C9" w:rsidRPr="003A77EF" w:rsidRDefault="00DC59C9" w:rsidP="003A77EF">
            <w:pPr>
              <w:spacing w:before="120" w:after="120"/>
              <w:jc w:val="center"/>
              <w:rPr>
                <w:rFonts w:ascii="Arial Rounded MT Bold" w:hAnsi="Arial Rounded MT Bold"/>
                <w:caps/>
                <w:sz w:val="24"/>
                <w:szCs w:val="24"/>
              </w:rPr>
            </w:pPr>
            <w:r w:rsidRPr="003A77EF">
              <w:rPr>
                <w:rFonts w:ascii="Arial Rounded MT Bold" w:hAnsi="Arial Rounded MT Bold"/>
                <w:caps/>
                <w:sz w:val="24"/>
                <w:szCs w:val="24"/>
              </w:rPr>
              <w:t xml:space="preserve">Event </w:t>
            </w:r>
          </w:p>
        </w:tc>
        <w:tc>
          <w:tcPr>
            <w:tcW w:w="1904" w:type="dxa"/>
            <w:shd w:val="clear" w:color="auto" w:fill="F2F2F2" w:themeFill="background1" w:themeFillShade="F2"/>
          </w:tcPr>
          <w:p w:rsidR="00DC59C9" w:rsidRPr="003A77EF" w:rsidRDefault="00DC59C9" w:rsidP="003A77EF">
            <w:pPr>
              <w:spacing w:before="120" w:after="120"/>
              <w:jc w:val="center"/>
              <w:rPr>
                <w:rFonts w:ascii="Arial Rounded MT Bold" w:hAnsi="Arial Rounded MT Bold"/>
                <w:caps/>
                <w:sz w:val="24"/>
                <w:szCs w:val="24"/>
              </w:rPr>
            </w:pPr>
            <w:r w:rsidRPr="003A77EF">
              <w:rPr>
                <w:rFonts w:ascii="Arial Rounded MT Bold" w:hAnsi="Arial Rounded MT Bold"/>
                <w:caps/>
                <w:sz w:val="24"/>
                <w:szCs w:val="24"/>
              </w:rPr>
              <w:t>Date / Time</w:t>
            </w:r>
          </w:p>
        </w:tc>
      </w:tr>
      <w:tr w:rsidR="00DC59C9" w:rsidTr="003A77EF">
        <w:tc>
          <w:tcPr>
            <w:tcW w:w="3936" w:type="dxa"/>
            <w:tcBorders>
              <w:bottom w:val="dotted" w:sz="2" w:space="0" w:color="auto"/>
            </w:tcBorders>
          </w:tcPr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Bay &amp; Bain Community Resource Centre</w:t>
            </w:r>
          </w:p>
        </w:tc>
        <w:tc>
          <w:tcPr>
            <w:tcW w:w="3402" w:type="dxa"/>
            <w:tcBorders>
              <w:bottom w:val="dotted" w:sz="2" w:space="0" w:color="auto"/>
            </w:tcBorders>
          </w:tcPr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Volunteer Recognition at Jervis Bay Maritime Museum</w:t>
            </w:r>
          </w:p>
        </w:tc>
        <w:tc>
          <w:tcPr>
            <w:tcW w:w="1904" w:type="dxa"/>
            <w:tcBorders>
              <w:bottom w:val="dotted" w:sz="2" w:space="0" w:color="auto"/>
            </w:tcBorders>
          </w:tcPr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21 May 2018</w:t>
            </w:r>
          </w:p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530pm to 8pm</w:t>
            </w:r>
          </w:p>
        </w:tc>
      </w:tr>
      <w:tr w:rsidR="00DC59C9" w:rsidTr="003A77EF">
        <w:tc>
          <w:tcPr>
            <w:tcW w:w="3936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DC59C9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Baptist Care – Warilla North</w:t>
            </w:r>
          </w:p>
        </w:tc>
        <w:tc>
          <w:tcPr>
            <w:tcW w:w="3402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DC59C9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Volunteer Recognition Ceremony</w:t>
            </w:r>
          </w:p>
        </w:tc>
        <w:tc>
          <w:tcPr>
            <w:tcW w:w="1904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22 May 2018</w:t>
            </w:r>
          </w:p>
          <w:p w:rsidR="00DC59C9" w:rsidRPr="003A77EF" w:rsidRDefault="00DC59C9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10am</w:t>
            </w:r>
          </w:p>
        </w:tc>
      </w:tr>
      <w:tr w:rsidR="00DC59C9" w:rsidTr="003A77EF">
        <w:tc>
          <w:tcPr>
            <w:tcW w:w="3936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Volunteering Illawarra</w:t>
            </w:r>
          </w:p>
        </w:tc>
        <w:tc>
          <w:tcPr>
            <w:tcW w:w="3402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Expo Illawarra Leagues Club</w:t>
            </w:r>
          </w:p>
        </w:tc>
        <w:tc>
          <w:tcPr>
            <w:tcW w:w="1904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23 May 2018</w:t>
            </w:r>
          </w:p>
          <w:p w:rsidR="00DC59C9" w:rsidRPr="003A77EF" w:rsidRDefault="00DC59C9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930am to 4pm</w:t>
            </w:r>
          </w:p>
        </w:tc>
      </w:tr>
      <w:tr w:rsidR="00DC59C9" w:rsidTr="003A77EF">
        <w:tc>
          <w:tcPr>
            <w:tcW w:w="3936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1A2C8C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Health NSW – Illawarra / Shoalhaven (Port Kembla Hospital)</w:t>
            </w:r>
          </w:p>
        </w:tc>
        <w:tc>
          <w:tcPr>
            <w:tcW w:w="3402" w:type="dxa"/>
            <w:tcBorders>
              <w:top w:val="dotted" w:sz="2" w:space="0" w:color="auto"/>
              <w:bottom w:val="dotted" w:sz="2" w:space="0" w:color="auto"/>
            </w:tcBorders>
          </w:tcPr>
          <w:p w:rsidR="00DC59C9" w:rsidRPr="003A77EF" w:rsidRDefault="001A2C8C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Warilla Bowling Club</w:t>
            </w:r>
          </w:p>
          <w:p w:rsidR="001A2C8C" w:rsidRPr="003A77EF" w:rsidRDefault="001A2C8C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Volunteer Appreciation lunch</w:t>
            </w:r>
          </w:p>
        </w:tc>
        <w:tc>
          <w:tcPr>
            <w:tcW w:w="1904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23 May 2018</w:t>
            </w:r>
          </w:p>
          <w:p w:rsidR="001A2C8C" w:rsidRPr="003A77EF" w:rsidRDefault="001A2C8C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12pm to 2pm</w:t>
            </w:r>
          </w:p>
        </w:tc>
      </w:tr>
      <w:tr w:rsidR="001A2C8C" w:rsidTr="003A77EF">
        <w:tc>
          <w:tcPr>
            <w:tcW w:w="3936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Warrigal Care</w:t>
            </w:r>
          </w:p>
        </w:tc>
        <w:tc>
          <w:tcPr>
            <w:tcW w:w="3402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Thank you Afternoon Tea</w:t>
            </w:r>
          </w:p>
        </w:tc>
        <w:tc>
          <w:tcPr>
            <w:tcW w:w="1904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24 May 2018</w:t>
            </w:r>
          </w:p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10am</w:t>
            </w:r>
          </w:p>
        </w:tc>
      </w:tr>
      <w:tr w:rsidR="001A2C8C" w:rsidTr="003A77EF">
        <w:tc>
          <w:tcPr>
            <w:tcW w:w="3936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Wollongong City Council</w:t>
            </w:r>
          </w:p>
        </w:tc>
        <w:tc>
          <w:tcPr>
            <w:tcW w:w="3402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Thank You Appreciation afternoon tea for council volunteers hosted by the Lord Mayor</w:t>
            </w:r>
          </w:p>
        </w:tc>
        <w:tc>
          <w:tcPr>
            <w:tcW w:w="1904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24 May 2018</w:t>
            </w:r>
          </w:p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230pm to 330pm</w:t>
            </w:r>
          </w:p>
        </w:tc>
      </w:tr>
      <w:tr w:rsidR="001A2C8C" w:rsidTr="003A77EF">
        <w:tc>
          <w:tcPr>
            <w:tcW w:w="3936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Shoalhaven Neighbourhood Services Incorp.</w:t>
            </w:r>
          </w:p>
        </w:tc>
        <w:tc>
          <w:tcPr>
            <w:tcW w:w="3402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Hosting a celebratory volunteer afternoon tea in recognition of our volunteers</w:t>
            </w:r>
          </w:p>
        </w:tc>
        <w:tc>
          <w:tcPr>
            <w:tcW w:w="1904" w:type="dxa"/>
            <w:tcBorders>
              <w:top w:val="dotted" w:sz="2" w:space="0" w:color="auto"/>
              <w:bottom w:val="dotted" w:sz="2" w:space="0" w:color="auto"/>
            </w:tcBorders>
          </w:tcPr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25 May 2018</w:t>
            </w:r>
          </w:p>
          <w:p w:rsidR="001A2C8C" w:rsidRPr="003A77EF" w:rsidRDefault="001A2C8C" w:rsidP="003A77E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2pm</w:t>
            </w:r>
          </w:p>
        </w:tc>
      </w:tr>
      <w:tr w:rsidR="001A2C8C" w:rsidTr="003A77EF">
        <w:tc>
          <w:tcPr>
            <w:tcW w:w="3936" w:type="dxa"/>
            <w:tcBorders>
              <w:top w:val="dotted" w:sz="2" w:space="0" w:color="auto"/>
            </w:tcBorders>
          </w:tcPr>
          <w:p w:rsidR="001A2C8C" w:rsidRPr="003A77EF" w:rsidRDefault="00F73D8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Blue H</w:t>
            </w:r>
            <w:r w:rsidR="001A2C8C" w:rsidRPr="003A77EF">
              <w:rPr>
                <w:sz w:val="24"/>
                <w:szCs w:val="24"/>
              </w:rPr>
              <w:t>aven Care (Kiama Council)</w:t>
            </w:r>
          </w:p>
        </w:tc>
        <w:tc>
          <w:tcPr>
            <w:tcW w:w="3402" w:type="dxa"/>
            <w:tcBorders>
              <w:top w:val="dotted" w:sz="2" w:space="0" w:color="auto"/>
            </w:tcBorders>
          </w:tcPr>
          <w:p w:rsidR="001A2C8C" w:rsidRPr="003A77EF" w:rsidRDefault="00F73D8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Volunteer Recognition and Afternoon Tea – Joyce Wheatley Community Centre</w:t>
            </w:r>
          </w:p>
        </w:tc>
        <w:tc>
          <w:tcPr>
            <w:tcW w:w="1904" w:type="dxa"/>
            <w:tcBorders>
              <w:top w:val="dotted" w:sz="2" w:space="0" w:color="auto"/>
            </w:tcBorders>
          </w:tcPr>
          <w:p w:rsidR="001A2C8C" w:rsidRPr="003A77EF" w:rsidRDefault="00F73D8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25 May 2018</w:t>
            </w:r>
          </w:p>
          <w:p w:rsidR="00F73D8F" w:rsidRPr="003A77EF" w:rsidRDefault="00F73D8F">
            <w:pPr>
              <w:rPr>
                <w:sz w:val="24"/>
                <w:szCs w:val="24"/>
              </w:rPr>
            </w:pPr>
            <w:r w:rsidRPr="003A77EF">
              <w:rPr>
                <w:sz w:val="24"/>
                <w:szCs w:val="24"/>
              </w:rPr>
              <w:t>130pm to 330pm</w:t>
            </w:r>
          </w:p>
        </w:tc>
      </w:tr>
    </w:tbl>
    <w:p w:rsidR="00DC59C9" w:rsidRDefault="00DC59C9">
      <w:bookmarkStart w:id="0" w:name="_GoBack"/>
      <w:bookmarkEnd w:id="0"/>
    </w:p>
    <w:sectPr w:rsidR="00DC59C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7EF" w:rsidRDefault="003A77EF" w:rsidP="00DC59C9">
      <w:r>
        <w:separator/>
      </w:r>
    </w:p>
  </w:endnote>
  <w:endnote w:type="continuationSeparator" w:id="0">
    <w:p w:rsidR="003A77EF" w:rsidRDefault="003A77EF" w:rsidP="00DC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7EF" w:rsidRDefault="003A77EF" w:rsidP="00DC59C9">
      <w:r>
        <w:separator/>
      </w:r>
    </w:p>
  </w:footnote>
  <w:footnote w:type="continuationSeparator" w:id="0">
    <w:p w:rsidR="003A77EF" w:rsidRDefault="003A77EF" w:rsidP="00DC5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EF" w:rsidRDefault="003A77EF" w:rsidP="00DC59C9">
    <w:pPr>
      <w:pStyle w:val="Header"/>
      <w:jc w:val="center"/>
      <w:rPr>
        <w:b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25"/>
    <w:rsid w:val="000D2125"/>
    <w:rsid w:val="001A2C8C"/>
    <w:rsid w:val="003A77EF"/>
    <w:rsid w:val="00524832"/>
    <w:rsid w:val="009310F2"/>
    <w:rsid w:val="00A9305A"/>
    <w:rsid w:val="00B229BA"/>
    <w:rsid w:val="00DC59C9"/>
    <w:rsid w:val="00F73D8F"/>
    <w:rsid w:val="00F84EEC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2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1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5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9C9"/>
  </w:style>
  <w:style w:type="paragraph" w:styleId="Footer">
    <w:name w:val="footer"/>
    <w:basedOn w:val="Normal"/>
    <w:link w:val="FooterChar"/>
    <w:uiPriority w:val="99"/>
    <w:unhideWhenUsed/>
    <w:rsid w:val="00DC5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9C9"/>
  </w:style>
  <w:style w:type="table" w:styleId="TableGrid">
    <w:name w:val="Table Grid"/>
    <w:basedOn w:val="TableNormal"/>
    <w:uiPriority w:val="59"/>
    <w:rsid w:val="00DC5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2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1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5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9C9"/>
  </w:style>
  <w:style w:type="paragraph" w:styleId="Footer">
    <w:name w:val="footer"/>
    <w:basedOn w:val="Normal"/>
    <w:link w:val="FooterChar"/>
    <w:uiPriority w:val="99"/>
    <w:unhideWhenUsed/>
    <w:rsid w:val="00DC5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9C9"/>
  </w:style>
  <w:style w:type="table" w:styleId="TableGrid">
    <w:name w:val="Table Grid"/>
    <w:basedOn w:val="TableNormal"/>
    <w:uiPriority w:val="59"/>
    <w:rsid w:val="00DC5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97F3978F</Template>
  <TotalTime>12</TotalTime>
  <Pages>1</Pages>
  <Words>140</Words>
  <Characters>767</Characters>
  <Application>Microsoft Office Word</Application>
  <DocSecurity>0</DocSecurity>
  <Lines>63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Wollongong City Council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Kaiserfeld</dc:creator>
  <cp:lastModifiedBy>Julie Muilwyk</cp:lastModifiedBy>
  <cp:revision>3</cp:revision>
  <dcterms:created xsi:type="dcterms:W3CDTF">2018-05-21T04:22:00Z</dcterms:created>
  <dcterms:modified xsi:type="dcterms:W3CDTF">2018-05-21T04:54:00Z</dcterms:modified>
</cp:coreProperties>
</file>